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871DE">
        <w:rPr>
          <w:b/>
          <w:i/>
          <w:noProof/>
          <w:sz w:val="28"/>
        </w:rPr>
        <w:t>2126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F871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871DE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B76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69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769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B76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769B9">
              <w:rPr>
                <w:noProof/>
              </w:rPr>
              <w:t>10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B76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769B9">
              <w:rPr>
                <w:noProof/>
                <w:lang w:eastAsia="zh-CN"/>
              </w:rPr>
              <w:t>10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7658BE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3D1" w:rsidRDefault="00B743D1">
      <w:r>
        <w:separator/>
      </w:r>
    </w:p>
  </w:endnote>
  <w:endnote w:type="continuationSeparator" w:id="0">
    <w:p w:rsidR="00B743D1" w:rsidRDefault="00B7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3D1" w:rsidRDefault="00B743D1">
      <w:r>
        <w:separator/>
      </w:r>
    </w:p>
  </w:footnote>
  <w:footnote w:type="continuationSeparator" w:id="0">
    <w:p w:rsidR="00B743D1" w:rsidRDefault="00B74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494E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805E9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58BE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743D1"/>
    <w:rsid w:val="00B769B9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871DE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A54BE-DCA9-4738-9CBD-0B665CF0C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236</cp:revision>
  <cp:lastPrinted>1899-12-31T23:00:00Z</cp:lastPrinted>
  <dcterms:created xsi:type="dcterms:W3CDTF">2020-02-11T08:36:00Z</dcterms:created>
  <dcterms:modified xsi:type="dcterms:W3CDTF">2020-04-10T06:58:00Z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(3)3KND1aPbIpntV3cUpz0iHEP6DbUh26G9/l3zGjDMG9fP3Sj4YxmJIM4yI7uEZs8F6HOgs+eu
afmB1/dBvmr6L1GHLv7si5USacFkesvigb//ZrQNB8cyOAHON8YydscIRttqj5nbcjXPt9uQ
liGuKjFSntVRb9RNwASmIn0sIPKotQo3Ygb7zJpCt3+6OYYrK4oB0G7cGDZnOAyT9YreI/uw
PJlRnkxmwHjqp8N6FW</vt:lpwstr>
  </property>
  <property fmtid="{D5CDD505-2E9C-101B-9397-08002B2CF9AE}" pid="22" name="_2015_ms_pID_7253431">
    <vt:lpwstr>gwweKK3Mv7/NWH5tm1bjtAY4O6nLAfk4yqtsu/WP2k7t5uSpCwhx2v
epkQR+hRXC+UjXmwSloHbxMh4dqHHKUH9B9W9A8rGNaqlm6ygBCrsx6Ld2W/SI/ua4OyY6i5
BHvA05X5MfrziFUytq3sI+S5Tpx3ulX3NBGleLPUb1IhfiKcVO7cxoYZHxK5GSE18Ns+IRxk
wdrlQf3oB5a4JKJ27l8NXc+GrqzyOs4wX2rv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